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B53403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B53403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B53403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1CFEBD52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Mindestanforderung</w:t>
      </w:r>
      <w:r w:rsidRPr="00876E6C">
        <w:rPr>
          <w:rFonts w:ascii="Helvetica" w:hAnsi="Helvetica" w:cs="Courier New"/>
          <w:szCs w:val="22"/>
        </w:rPr>
        <w:t xml:space="preserve">: Der Gesamtumsatz liegt im Durchschnitt der letzten 3 abgeschlossenen Geschäftsjahre über </w:t>
      </w:r>
      <w:r w:rsidR="00850E81" w:rsidRPr="00876E6C">
        <w:rPr>
          <w:rFonts w:ascii="Helvetica" w:hAnsi="Helvetica" w:cs="Courier New"/>
          <w:szCs w:val="22"/>
        </w:rPr>
        <w:t>2</w:t>
      </w:r>
      <w:r w:rsidR="00876E6C" w:rsidRPr="00876E6C">
        <w:rPr>
          <w:rFonts w:ascii="Helvetica" w:hAnsi="Helvetica" w:cs="Courier New"/>
          <w:szCs w:val="22"/>
        </w:rPr>
        <w:t>80</w:t>
      </w:r>
      <w:r w:rsidRPr="00876E6C">
        <w:rPr>
          <w:rFonts w:ascii="Helvetica" w:hAnsi="Helvetica" w:cs="Courier New"/>
          <w:szCs w:val="22"/>
        </w:rPr>
        <w:t>.000,00 € netto</w:t>
      </w:r>
      <w:r w:rsidRPr="009C2683">
        <w:rPr>
          <w:rFonts w:ascii="Helvetica" w:hAnsi="Helvetica" w:cs="Courier New"/>
          <w:szCs w:val="22"/>
        </w:rPr>
        <w:t xml:space="preserve">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03ADB" w14:textId="77777777" w:rsidR="00B53403" w:rsidRDefault="00B53403" w:rsidP="00DD7759">
      <w:r>
        <w:separator/>
      </w:r>
    </w:p>
  </w:endnote>
  <w:endnote w:type="continuationSeparator" w:id="0">
    <w:p w14:paraId="26626663" w14:textId="77777777" w:rsidR="00B53403" w:rsidRDefault="00B53403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ED1FF" w14:textId="77777777" w:rsidR="00B53403" w:rsidRDefault="00B53403" w:rsidP="00DD7759">
      <w:r>
        <w:separator/>
      </w:r>
    </w:p>
  </w:footnote>
  <w:footnote w:type="continuationSeparator" w:id="0">
    <w:p w14:paraId="2CE52E72" w14:textId="77777777" w:rsidR="00B53403" w:rsidRDefault="00B53403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50E81"/>
    <w:rsid w:val="00876E6C"/>
    <w:rsid w:val="008B028F"/>
    <w:rsid w:val="009174E5"/>
    <w:rsid w:val="00995CE6"/>
    <w:rsid w:val="009C2683"/>
    <w:rsid w:val="00A51BA7"/>
    <w:rsid w:val="00AA2A7C"/>
    <w:rsid w:val="00B53403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E60DFB"/>
    <w:rsid w:val="00EF6B56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47B5B"/>
    <w:rsid w:val="00441BDA"/>
    <w:rsid w:val="005405FF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5</cp:revision>
  <cp:lastPrinted>2026-05-11T10:59:00Z</cp:lastPrinted>
  <dcterms:created xsi:type="dcterms:W3CDTF">2026-05-11T10:45:00Z</dcterms:created>
  <dcterms:modified xsi:type="dcterms:W3CDTF">2026-05-11T10:59:00Z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